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bookmarkStart w:id="0" w:name="_GoBack"/>
      <w:bookmarkEnd w:id="0"/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17F876CE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D0B940D" w14:textId="22E19F39" w:rsidR="0010559A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</w:t>
      </w:r>
      <w:r w:rsidR="002B50D4" w:rsidRPr="002B38A8">
        <w:rPr>
          <w:sz w:val="18"/>
          <w:szCs w:val="18"/>
        </w:rPr>
        <w:t>…………….</w:t>
      </w:r>
      <w:r w:rsidR="002B50D4">
        <w:rPr>
          <w:i/>
          <w:sz w:val="18"/>
          <w:szCs w:val="18"/>
        </w:rPr>
        <w:t xml:space="preserve">(vpiše se ime in naslov upravičenca </w:t>
      </w:r>
      <w:r w:rsidR="002B50D4" w:rsidRPr="002B38A8">
        <w:rPr>
          <w:i/>
          <w:sz w:val="18"/>
          <w:szCs w:val="18"/>
        </w:rPr>
        <w:t>garancije)</w:t>
      </w:r>
    </w:p>
    <w:p w14:paraId="77A4C246" w14:textId="77777777" w:rsidR="00D65B3A" w:rsidRPr="002B38A8" w:rsidRDefault="00D65B3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82BD3" w14:textId="77777777" w:rsidR="00F430A3" w:rsidRDefault="00F430A3">
      <w:r>
        <w:separator/>
      </w:r>
    </w:p>
  </w:endnote>
  <w:endnote w:type="continuationSeparator" w:id="0">
    <w:p w14:paraId="0A99D87B" w14:textId="77777777" w:rsidR="00F430A3" w:rsidRDefault="00F43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5932A3F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35B1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35B1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D8AED" w14:textId="77777777" w:rsidR="00F430A3" w:rsidRDefault="00F430A3">
      <w:r>
        <w:separator/>
      </w:r>
    </w:p>
  </w:footnote>
  <w:footnote w:type="continuationSeparator" w:id="0">
    <w:p w14:paraId="07803458" w14:textId="77777777" w:rsidR="00F430A3" w:rsidRDefault="00F43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73EE8E46" w:rsidR="00C0552D" w:rsidRPr="00661C62" w:rsidRDefault="00AE1421" w:rsidP="009526E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9526E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5256347F" w:rsidR="00C0552D" w:rsidRPr="00661C62" w:rsidRDefault="00B419E9" w:rsidP="00D65B3A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65B3A">
            <w:rPr>
              <w:rFonts w:ascii="Arial" w:hAnsi="Arial" w:cs="Arial"/>
              <w:sz w:val="16"/>
              <w:szCs w:val="16"/>
            </w:rPr>
            <w:t>7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B50D4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35B15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65B3A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430A3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F500F5-8DF2-487B-AD7B-F6049DE3233F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ed1707a1-ff84-49ea-9dc3-0e889a964767"/>
    <ds:schemaRef ds:uri="4d8b7122-eb47-4798-8ac7-38fcf8bf2d53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6F7C1E-2112-4439-B29A-34DBD4270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B227DE-FF9D-43E2-8B91-B5FBDB0B0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369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</cp:revision>
  <cp:lastPrinted>2016-01-04T14:38:00Z</cp:lastPrinted>
  <dcterms:created xsi:type="dcterms:W3CDTF">2024-05-04T08:51:00Z</dcterms:created>
  <dcterms:modified xsi:type="dcterms:W3CDTF">2024-05-04T08:51:00Z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</Properties>
</file>